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2015"/>
        <w:gridCol w:w="4471"/>
      </w:tblGrid>
      <w:tr w:rsidR="007D7136" w:rsidRPr="005F5602" w:rsidTr="005F5602">
        <w:tc>
          <w:tcPr>
            <w:tcW w:w="12015" w:type="dxa"/>
          </w:tcPr>
          <w:p w:rsidR="007D7136" w:rsidRPr="005F5602" w:rsidRDefault="007D7136" w:rsidP="005F56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dxa"/>
          </w:tcPr>
          <w:p w:rsidR="007D7136" w:rsidRPr="005F5602" w:rsidRDefault="007D7136" w:rsidP="005F56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F5602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муниципальной 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программе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602">
              <w:rPr>
                <w:rFonts w:ascii="Times New Roman" w:hAnsi="Times New Roman"/>
                <w:sz w:val="28"/>
                <w:szCs w:val="28"/>
              </w:rPr>
              <w:t xml:space="preserve">«Социальная поддержка населения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обслуживание граждан 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Усть-Катавского городского окру</w:t>
            </w:r>
            <w:r>
              <w:rPr>
                <w:rFonts w:ascii="Times New Roman" w:hAnsi="Times New Roman"/>
                <w:sz w:val="28"/>
                <w:szCs w:val="28"/>
              </w:rPr>
              <w:t>га на 2014-2016 годы</w:t>
            </w:r>
            <w:r w:rsidRPr="005F560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D7136" w:rsidRPr="005F5602" w:rsidRDefault="007D7136" w:rsidP="005F56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7136" w:rsidRDefault="007D7136" w:rsidP="008369BA">
      <w:pPr>
        <w:contextualSpacing/>
        <w:rPr>
          <w:rFonts w:ascii="Times New Roman" w:hAnsi="Times New Roman"/>
          <w:sz w:val="28"/>
          <w:szCs w:val="28"/>
        </w:rPr>
      </w:pPr>
    </w:p>
    <w:p w:rsidR="007D7136" w:rsidRDefault="007D7136" w:rsidP="00763837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мероприятий Муниципальной программы «Социальная поддержка населения и обслуживание граждан</w:t>
      </w:r>
    </w:p>
    <w:p w:rsidR="007D7136" w:rsidRPr="00E973D4" w:rsidRDefault="007D7136" w:rsidP="002004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Усть-Катавского городского округа на 2014-2016гг.» </w:t>
      </w:r>
      <w:r w:rsidRPr="00863857">
        <w:rPr>
          <w:rFonts w:ascii="Times New Roman" w:hAnsi="Times New Roman"/>
          <w:b/>
          <w:sz w:val="28"/>
          <w:szCs w:val="28"/>
        </w:rPr>
        <w:t>( на 2014г.)</w:t>
      </w:r>
    </w:p>
    <w:tbl>
      <w:tblPr>
        <w:tblW w:w="161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2"/>
        <w:gridCol w:w="157"/>
        <w:gridCol w:w="2618"/>
        <w:gridCol w:w="1474"/>
        <w:gridCol w:w="991"/>
        <w:gridCol w:w="128"/>
        <w:gridCol w:w="9"/>
        <w:gridCol w:w="1286"/>
        <w:gridCol w:w="1273"/>
        <w:gridCol w:w="1222"/>
        <w:gridCol w:w="52"/>
        <w:gridCol w:w="1559"/>
        <w:gridCol w:w="1559"/>
        <w:gridCol w:w="855"/>
        <w:gridCol w:w="2415"/>
      </w:tblGrid>
      <w:tr w:rsidR="007D7136" w:rsidRPr="005F5602" w:rsidTr="00AD732A">
        <w:trPr>
          <w:trHeight w:val="559"/>
        </w:trPr>
        <w:tc>
          <w:tcPr>
            <w:tcW w:w="562" w:type="dxa"/>
            <w:vMerge w:val="restart"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775" w:type="dxa"/>
            <w:gridSpan w:val="2"/>
            <w:vMerge w:val="restart"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 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тий  муниципальной 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474" w:type="dxa"/>
            <w:vMerge w:val="restart"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Срок сдачи объекта мер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о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приятия (пр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о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ведения мер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о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приятия)</w:t>
            </w:r>
          </w:p>
        </w:tc>
        <w:tc>
          <w:tcPr>
            <w:tcW w:w="6520" w:type="dxa"/>
            <w:gridSpan w:val="8"/>
            <w:tcBorders>
              <w:bottom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Планируемые  объёмы финансирования</w:t>
            </w:r>
          </w:p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559" w:type="dxa"/>
            <w:vMerge w:val="restart"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Статья экон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о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 xml:space="preserve">мической 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классификации</w:t>
            </w:r>
          </w:p>
        </w:tc>
        <w:tc>
          <w:tcPr>
            <w:tcW w:w="855" w:type="dxa"/>
            <w:vMerge w:val="restart"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ГРБС,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РБС,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ПБС</w:t>
            </w:r>
          </w:p>
        </w:tc>
        <w:tc>
          <w:tcPr>
            <w:tcW w:w="2415" w:type="dxa"/>
            <w:vMerge w:val="restart"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Целевое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назначение (раздел, по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д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раздел, целевая статья, вид расходов согласно функционального кла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с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сификатору</w:t>
            </w:r>
          </w:p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D7136" w:rsidRPr="005F5602" w:rsidTr="00AD732A">
        <w:trPr>
          <w:trHeight w:val="2022"/>
        </w:trPr>
        <w:tc>
          <w:tcPr>
            <w:tcW w:w="562" w:type="dxa"/>
            <w:vMerge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  <w:vMerge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  <w:vMerge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7D7136" w:rsidRPr="005F5602" w:rsidRDefault="007D7136" w:rsidP="005F56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289"/>
        </w:trPr>
        <w:tc>
          <w:tcPr>
            <w:tcW w:w="562" w:type="dxa"/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775" w:type="dxa"/>
            <w:gridSpan w:val="2"/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74" w:type="dxa"/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59" w:type="dxa"/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55" w:type="dxa"/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15" w:type="dxa"/>
          </w:tcPr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11.</w:t>
            </w:r>
          </w:p>
          <w:p w:rsidR="007D7136" w:rsidRPr="005F5602" w:rsidRDefault="007D7136" w:rsidP="005F56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D7136" w:rsidRPr="005F5602" w:rsidTr="00C84808">
        <w:trPr>
          <w:trHeight w:val="681"/>
        </w:trPr>
        <w:tc>
          <w:tcPr>
            <w:tcW w:w="161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D7136" w:rsidRPr="00E973D4" w:rsidRDefault="007D7136" w:rsidP="00E973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Реализация мероприятий по социальной  поддержке 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МУ «Комплексный центр социального обслуживания населения».</w:t>
            </w:r>
          </w:p>
        </w:tc>
      </w:tr>
      <w:tr w:rsidR="007D7136" w:rsidRPr="005F5602" w:rsidTr="00C84808">
        <w:trPr>
          <w:trHeight w:val="14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Оказание единовременного социального пособия: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Малоимущим гражданам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Ежемесячно в течение года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УСЗН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5F5602" w:rsidTr="00C84808">
        <w:trPr>
          <w:trHeight w:val="1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Гражданам, попавшим в трудную жизненную с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туацию (пожар, стихи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й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ное бедствие и т.д.)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C84808">
        <w:trPr>
          <w:trHeight w:val="1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Оздоровление беременных женщин в отделении дневн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го пребывания МУ «Ко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м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плексный центр»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5F5602" w:rsidTr="00C84808">
        <w:trPr>
          <w:trHeight w:val="589"/>
        </w:trPr>
        <w:tc>
          <w:tcPr>
            <w:tcW w:w="562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Питание беременных женщин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996"/>
        </w:trPr>
        <w:tc>
          <w:tcPr>
            <w:tcW w:w="562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775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Благотворительные мер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приятия, в том числе:</w:t>
            </w: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 февраля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5F5602" w:rsidTr="00AD732A">
        <w:trPr>
          <w:trHeight w:val="2022"/>
        </w:trPr>
        <w:tc>
          <w:tcPr>
            <w:tcW w:w="562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Празднование 69-годовщины Победы</w:t>
            </w:r>
          </w:p>
          <w:p w:rsidR="007D7136" w:rsidRPr="00B54AF4" w:rsidRDefault="007D7136" w:rsidP="00FA56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поездка делигации вет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ранов на торжественный прием губернатора Чел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я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бинской области в г. Сатка</w:t>
            </w:r>
          </w:p>
          <w:p w:rsidR="007D7136" w:rsidRPr="00B54AF4" w:rsidRDefault="007D7136" w:rsidP="00FA56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поездка общественной организации «Память сердца» на прием губе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р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натора Челябинской 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ласти в г. Челябинск</w:t>
            </w: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 мая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5-6 мая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5F5602" w:rsidTr="00AD732A">
        <w:trPr>
          <w:trHeight w:val="698"/>
        </w:trPr>
        <w:tc>
          <w:tcPr>
            <w:tcW w:w="562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Международный день защ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ты детей</w:t>
            </w:r>
          </w:p>
          <w:p w:rsidR="007D7136" w:rsidRPr="00B54AF4" w:rsidRDefault="007D7136" w:rsidP="00FA56A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доставка делегации детей на торжественный прием в г.Сатка</w:t>
            </w:r>
          </w:p>
          <w:p w:rsidR="007D7136" w:rsidRPr="00B54AF4" w:rsidRDefault="007D7136" w:rsidP="00FA56A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 июня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5F5602" w:rsidTr="00AD732A">
        <w:trPr>
          <w:trHeight w:val="2022"/>
        </w:trPr>
        <w:tc>
          <w:tcPr>
            <w:tcW w:w="562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775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Городской благотвор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тельный праздник, посв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щенный дню пожилого ч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ловека</w:t>
            </w:r>
          </w:p>
          <w:p w:rsidR="007D7136" w:rsidRPr="00B54AF4" w:rsidRDefault="007D7136" w:rsidP="00FA56A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чествование долгож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телей Усть - Катавск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 городского округа</w:t>
            </w:r>
          </w:p>
          <w:p w:rsidR="007D7136" w:rsidRPr="00B54AF4" w:rsidRDefault="007D7136" w:rsidP="00FA56A3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 сентября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5F5602" w:rsidTr="00AD732A">
        <w:trPr>
          <w:trHeight w:val="2022"/>
        </w:trPr>
        <w:tc>
          <w:tcPr>
            <w:tcW w:w="562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</w:tcPr>
          <w:p w:rsidR="007D7136" w:rsidRPr="00F7304B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74" w:type="dxa"/>
          </w:tcPr>
          <w:p w:rsidR="007D7136" w:rsidRPr="00F7304B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E973D4">
        <w:trPr>
          <w:trHeight w:val="275"/>
        </w:trPr>
        <w:tc>
          <w:tcPr>
            <w:tcW w:w="16160" w:type="dxa"/>
            <w:gridSpan w:val="15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E973D4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2.Реализация  законов  по социальной поддержке отдельных категорий граждан Усть-Катавского городского округа на 2014-2016 годы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Управлении социальной защиты населения 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Выплаты инвалидам ко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пенсаций страховых пр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мий по договорам обяз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тельного страхования гр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жданской ответственности владельцев транспортных средств</w:t>
            </w:r>
          </w:p>
        </w:tc>
        <w:tc>
          <w:tcPr>
            <w:tcW w:w="1474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33,5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786CA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1003 505 5280 300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 оплату  ЖКУ 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дельным категориям гра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дан</w:t>
            </w:r>
          </w:p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36 376,1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36 376,1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786CA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1003 505 5250 300</w:t>
            </w:r>
          </w:p>
        </w:tc>
      </w:tr>
      <w:tr w:rsidR="007D7136" w:rsidRPr="005F5602" w:rsidTr="00AD732A">
        <w:trPr>
          <w:trHeight w:val="1374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</w:tcPr>
          <w:p w:rsidR="007D7136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  жил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го помещения и комм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у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нальных услуг.</w:t>
            </w:r>
          </w:p>
          <w:p w:rsidR="007D7136" w:rsidRPr="00472805" w:rsidRDefault="007D7136" w:rsidP="004728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25 395,10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25 395,10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786CA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1003 505 4800 300 </w:t>
            </w:r>
          </w:p>
        </w:tc>
      </w:tr>
      <w:tr w:rsidR="007D7136" w:rsidRPr="005F5602" w:rsidTr="00AD732A">
        <w:trPr>
          <w:trHeight w:val="1810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по предо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тавлению субсидий гра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данам, имеющим право на их получение в соответс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вии с жилищным законод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тельством.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1 764,4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1 764,4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786CA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1006 002 0434 100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1006 002 0434 200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1006 002 0434 800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Ежемесячное пособие на ребёнка  в возрасте от п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лутора до трёх лет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209,9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1003 5057508 300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Ежемесячное пособие на ребёнка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8 370,8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8 370,8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1003 505 5510 300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 денежная   выплата   ветеранам  труда Российской Федерации.</w:t>
            </w:r>
          </w:p>
        </w:tc>
        <w:tc>
          <w:tcPr>
            <w:tcW w:w="1474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7 596,1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7 596,1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1003 505 7522 300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оплату  жилых помещений и коммунал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ь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ных услуг  ветеранам труда Челябинской области.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24 502,7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24 502,7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1003 505 7525 300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выплата жертвам  полит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ческих репрессий.</w:t>
            </w:r>
          </w:p>
        </w:tc>
        <w:tc>
          <w:tcPr>
            <w:tcW w:w="1474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1003 505 7532 300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оплату жилых помещений и коммунал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ь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ных услуг жертвам полит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ческих репрессий.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669,8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669,8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1003 505 7535 300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выплата ветеранам труда Челябинской области.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16 509,2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16 509,2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1003  505 7542 300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оплату жилья и коммунальных услуг инв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лидам Великой Отечес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венной войны.</w:t>
            </w:r>
          </w:p>
        </w:tc>
        <w:tc>
          <w:tcPr>
            <w:tcW w:w="1474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1003 505 7551 300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 компенсации  за пользование услугами св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я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зи  инвалидам  Великой Отечественной войны.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1003 505 7553 300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Осуществление мер соц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альной поддержки граждан, работающих и прожива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ю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щих в сельских населённых пунктах и рабочих посё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ках Челябинской области</w:t>
            </w:r>
          </w:p>
        </w:tc>
        <w:tc>
          <w:tcPr>
            <w:tcW w:w="1474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2 769.5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2 769.5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1003 505 7560 300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2.15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областного един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временного пособия при рождении ребёнка</w:t>
            </w:r>
          </w:p>
        </w:tc>
        <w:tc>
          <w:tcPr>
            <w:tcW w:w="1474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878,3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1003 505 7570 300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2.16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Возмещение стоимости услуг  по погребению и выплата  социального п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собия на погребение</w:t>
            </w:r>
          </w:p>
        </w:tc>
        <w:tc>
          <w:tcPr>
            <w:tcW w:w="1474" w:type="dxa"/>
          </w:tcPr>
          <w:p w:rsidR="007D7136" w:rsidRDefault="007D7136"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294,1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1003 505 7580 300</w:t>
            </w:r>
          </w:p>
        </w:tc>
      </w:tr>
      <w:tr w:rsidR="007D7136" w:rsidRPr="005F5602" w:rsidTr="00AD732A">
        <w:trPr>
          <w:trHeight w:val="1305"/>
        </w:trPr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2.17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выплата на оплату жилья и коммунальных услуг мн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годетной семье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D7136" w:rsidRDefault="007D7136"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1 536,00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1 536,00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1003 505 7590 300</w:t>
            </w:r>
          </w:p>
        </w:tc>
      </w:tr>
      <w:tr w:rsidR="007D7136" w:rsidRPr="005F5602" w:rsidTr="00AD732A">
        <w:trPr>
          <w:trHeight w:val="720"/>
        </w:trPr>
        <w:tc>
          <w:tcPr>
            <w:tcW w:w="7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2.18.</w:t>
            </w: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переданных полномочий РФ на выплату госполномочий для лиц, не подлежащих социальному страхованию</w:t>
            </w:r>
          </w:p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005EA" w:rsidRDefault="007D7136" w:rsidP="00F7111B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10 840,1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10 840,1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514A8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1003 505 5380 300</w:t>
            </w:r>
          </w:p>
        </w:tc>
      </w:tr>
      <w:tr w:rsidR="007D7136" w:rsidRPr="005F5602" w:rsidTr="00AD732A">
        <w:trPr>
          <w:trHeight w:val="1405"/>
        </w:trPr>
        <w:tc>
          <w:tcPr>
            <w:tcW w:w="719" w:type="dxa"/>
            <w:gridSpan w:val="2"/>
          </w:tcPr>
          <w:p w:rsidR="007D7136" w:rsidRPr="00472805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2.19</w:t>
            </w:r>
          </w:p>
        </w:tc>
        <w:tc>
          <w:tcPr>
            <w:tcW w:w="2618" w:type="dxa"/>
          </w:tcPr>
          <w:p w:rsidR="007D7136" w:rsidRPr="00472805" w:rsidRDefault="007D7136" w:rsidP="000A72A7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 xml:space="preserve">Организация работы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орг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нов социальной защиты населения   муниципальных образований</w:t>
            </w:r>
          </w:p>
        </w:tc>
        <w:tc>
          <w:tcPr>
            <w:tcW w:w="1474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D7136" w:rsidRDefault="007D7136" w:rsidP="00F96DD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6 644,9</w:t>
            </w:r>
          </w:p>
          <w:p w:rsidR="007D7136" w:rsidRDefault="007D7136" w:rsidP="00F96DD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F96DD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107,4</w:t>
            </w:r>
          </w:p>
          <w:p w:rsidR="007D7136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FA65E9" w:rsidRDefault="007D7136" w:rsidP="00FA56A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B0A1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B0A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107,4</w:t>
            </w:r>
          </w:p>
          <w:p w:rsidR="007D7136" w:rsidRDefault="007D7136" w:rsidP="000A7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1006 002 0446 100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1006 002 0446 200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1006 002 0446 800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1006 002 0401 100</w:t>
            </w:r>
          </w:p>
        </w:tc>
      </w:tr>
      <w:tr w:rsidR="007D7136" w:rsidRPr="005F5602" w:rsidTr="00AD732A">
        <w:trPr>
          <w:trHeight w:val="883"/>
        </w:trPr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:rsidR="007D7136" w:rsidRPr="00296A15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6A15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Pr="00296A15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0A72A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47 249,7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0A72A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97 343,9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7136" w:rsidRPr="005F5602" w:rsidRDefault="007D7136" w:rsidP="00514A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D7136" w:rsidRDefault="007D7136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514A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E973D4">
        <w:trPr>
          <w:trHeight w:val="525"/>
        </w:trPr>
        <w:tc>
          <w:tcPr>
            <w:tcW w:w="161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3.Реализация мероприятий по социальному  обслуживанию населения Усть-Катавского городского округа на 2014-2016 г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ды в МУ «Комплексный центр социального обслуживания населения».</w:t>
            </w:r>
          </w:p>
          <w:p w:rsidR="007D7136" w:rsidRPr="00E973D4" w:rsidRDefault="007D7136" w:rsidP="00514A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Социальное обслуживание в отделениях социального 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служивания на дому.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10036,0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10036,0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дне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в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ного пребывания.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2150,0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2150,0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сро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ч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ной социальной помощи.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1720,0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1720,0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п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мощи семье и детям.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1334,0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1334,0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34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15240,0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15240,0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465"/>
        </w:trPr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E31CA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Pr="00F7304B">
              <w:rPr>
                <w:rFonts w:ascii="Times New Roman" w:hAnsi="Times New Roman"/>
                <w:b/>
                <w:sz w:val="24"/>
                <w:szCs w:val="24"/>
              </w:rPr>
              <w:t xml:space="preserve"> 2014г.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FE31CA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7136" w:rsidRPr="00F7304B" w:rsidRDefault="007D7136" w:rsidP="00FE31CA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E31CA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F7304B">
              <w:rPr>
                <w:rFonts w:ascii="Times New Roman" w:hAnsi="Times New Roman"/>
                <w:b/>
                <w:sz w:val="18"/>
                <w:szCs w:val="18"/>
              </w:rPr>
              <w:t>161 491,0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E31CA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F7304B">
              <w:rPr>
                <w:rFonts w:ascii="Times New Roman" w:hAnsi="Times New Roman"/>
                <w:b/>
                <w:sz w:val="18"/>
                <w:szCs w:val="18"/>
              </w:rPr>
              <w:t>47 249,7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E31CA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F7304B">
              <w:rPr>
                <w:rFonts w:ascii="Times New Roman" w:hAnsi="Times New Roman"/>
                <w:b/>
                <w:sz w:val="18"/>
                <w:szCs w:val="18"/>
              </w:rPr>
              <w:t>112 583,9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FE31CA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F7304B">
              <w:rPr>
                <w:rFonts w:ascii="Times New Roman" w:hAnsi="Times New Roman"/>
                <w:b/>
                <w:sz w:val="18"/>
                <w:szCs w:val="18"/>
              </w:rPr>
              <w:t>1  657,4</w:t>
            </w:r>
          </w:p>
          <w:p w:rsidR="007D7136" w:rsidRDefault="007D7136" w:rsidP="00FE31CA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D7136" w:rsidRPr="00F7304B" w:rsidRDefault="007D7136" w:rsidP="00FE31CA">
            <w:pPr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56A3" w:rsidRDefault="007D7136" w:rsidP="00FE31C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56A3" w:rsidRDefault="007D7136" w:rsidP="00FE31CA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FE31C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Default="007D7136" w:rsidP="00F7304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136" w:rsidRPr="005F5602" w:rsidTr="00F83BE5">
        <w:trPr>
          <w:trHeight w:val="465"/>
        </w:trPr>
        <w:tc>
          <w:tcPr>
            <w:tcW w:w="161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F7111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7D7136" w:rsidRDefault="007D7136" w:rsidP="00F7111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D7136" w:rsidRDefault="007D7136" w:rsidP="00F7111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D7136" w:rsidRDefault="007D7136" w:rsidP="00F7111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D7136" w:rsidRDefault="007D7136" w:rsidP="00F7111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мероприятий Муниципальной программы «Социальная поддержка населения и обслуживание граждан</w:t>
            </w:r>
          </w:p>
          <w:p w:rsidR="007D7136" w:rsidRPr="00E973D4" w:rsidRDefault="007D7136" w:rsidP="00F730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Усть-Катавского городского округа на 2014-2016гг.» </w:t>
            </w:r>
            <w:r w:rsidRPr="00863857">
              <w:rPr>
                <w:rFonts w:ascii="Times New Roman" w:hAnsi="Times New Roman"/>
                <w:b/>
                <w:sz w:val="28"/>
                <w:szCs w:val="28"/>
              </w:rPr>
              <w:t>( на 2015г.)</w:t>
            </w:r>
          </w:p>
        </w:tc>
      </w:tr>
      <w:tr w:rsidR="007D7136" w:rsidRPr="005F5602" w:rsidTr="00E973D4">
        <w:trPr>
          <w:trHeight w:val="345"/>
        </w:trPr>
        <w:tc>
          <w:tcPr>
            <w:tcW w:w="161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0A7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Реализация мероприятий по социальной  поддержке 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МУ «Комплексный центр социального обслуживания населения».</w:t>
            </w:r>
          </w:p>
        </w:tc>
      </w:tr>
      <w:tr w:rsidR="007D7136" w:rsidRPr="00780C4C" w:rsidTr="00AD732A">
        <w:trPr>
          <w:trHeight w:val="1290"/>
        </w:trPr>
        <w:tc>
          <w:tcPr>
            <w:tcW w:w="719" w:type="dxa"/>
            <w:gridSpan w:val="2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18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Оказание единовременн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 социального пособия: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Малоимущим гражд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а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нам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Ежемесячно в течение года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УСЗН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AD732A">
        <w:trPr>
          <w:trHeight w:val="1265"/>
        </w:trPr>
        <w:tc>
          <w:tcPr>
            <w:tcW w:w="719" w:type="dxa"/>
            <w:gridSpan w:val="2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nil"/>
            </w:tcBorders>
          </w:tcPr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Гражданам, попавшим в трудную жизненную ситуацию (пожар, ст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хийное бедствие и т.д.)</w:t>
            </w:r>
          </w:p>
        </w:tc>
        <w:tc>
          <w:tcPr>
            <w:tcW w:w="1474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855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780C4C" w:rsidTr="00AD732A">
        <w:trPr>
          <w:trHeight w:val="1265"/>
        </w:trPr>
        <w:tc>
          <w:tcPr>
            <w:tcW w:w="719" w:type="dxa"/>
            <w:gridSpan w:val="2"/>
            <w:tcBorders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618" w:type="dxa"/>
            <w:tcBorders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Оздоровление беременных женщин в отделении дне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в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ного пребывания МУ «Комплексный центр»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74" w:type="dxa"/>
            <w:tcBorders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855" w:type="dxa"/>
            <w:tcBorders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AD732A">
        <w:trPr>
          <w:trHeight w:val="589"/>
        </w:trPr>
        <w:tc>
          <w:tcPr>
            <w:tcW w:w="719" w:type="dxa"/>
            <w:gridSpan w:val="2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nil"/>
            </w:tcBorders>
          </w:tcPr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Питание беременных женщин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855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780C4C" w:rsidTr="00AD732A">
        <w:trPr>
          <w:trHeight w:val="996"/>
        </w:trPr>
        <w:tc>
          <w:tcPr>
            <w:tcW w:w="719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618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Благотворительные мер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приятия, в том числе:</w:t>
            </w: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 февраля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AD732A">
        <w:trPr>
          <w:trHeight w:val="2022"/>
        </w:trPr>
        <w:tc>
          <w:tcPr>
            <w:tcW w:w="719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Празднование 70- ой г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довщины Победы</w:t>
            </w:r>
          </w:p>
          <w:p w:rsidR="007D7136" w:rsidRPr="00B54AF4" w:rsidRDefault="007D7136" w:rsidP="00FA56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поездка делигации в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теранов на торжес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венный прием губерн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а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тора Челябинской 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ласти в г. Сатка</w:t>
            </w:r>
          </w:p>
          <w:p w:rsidR="007D7136" w:rsidRPr="00B54AF4" w:rsidRDefault="007D7136" w:rsidP="00FA56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поездка общественной организации «Память сердца» на прием г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у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бернатора Челябинской области в г. Челябинск</w:t>
            </w: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 мая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5-6 мая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AD732A">
        <w:trPr>
          <w:trHeight w:val="698"/>
        </w:trPr>
        <w:tc>
          <w:tcPr>
            <w:tcW w:w="719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Международный день з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а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щиты детей</w:t>
            </w:r>
          </w:p>
          <w:p w:rsidR="007D7136" w:rsidRPr="00B54AF4" w:rsidRDefault="007D7136" w:rsidP="00FA56A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доставка делегации детей на торжестве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ный прием в г.Сатка</w:t>
            </w:r>
          </w:p>
          <w:p w:rsidR="007D7136" w:rsidRPr="00B54AF4" w:rsidRDefault="007D7136" w:rsidP="00FA56A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 июня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AD732A">
        <w:trPr>
          <w:trHeight w:val="2022"/>
        </w:trPr>
        <w:tc>
          <w:tcPr>
            <w:tcW w:w="719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618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Городской благотвор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тельный праздник, п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священный дню пожил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 человека</w:t>
            </w:r>
          </w:p>
          <w:p w:rsidR="007D7136" w:rsidRPr="00B54AF4" w:rsidRDefault="007D7136" w:rsidP="00FA56A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чествование долгож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телей Усть - Ката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ского городского о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руга</w:t>
            </w:r>
          </w:p>
          <w:p w:rsidR="007D7136" w:rsidRPr="00B54AF4" w:rsidRDefault="007D7136" w:rsidP="00FA56A3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 сентября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AD732A">
        <w:trPr>
          <w:trHeight w:val="2022"/>
        </w:trPr>
        <w:tc>
          <w:tcPr>
            <w:tcW w:w="719" w:type="dxa"/>
            <w:gridSpan w:val="2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</w:tcPr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Pr="00F7304B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F7304B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E973D4">
        <w:trPr>
          <w:trHeight w:val="275"/>
        </w:trPr>
        <w:tc>
          <w:tcPr>
            <w:tcW w:w="16160" w:type="dxa"/>
            <w:gridSpan w:val="15"/>
          </w:tcPr>
          <w:p w:rsidR="007D7136" w:rsidRDefault="007D7136" w:rsidP="00E973D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2.Реализация  законов  по социальной поддержке отдельных категорий граждан Усть-Катавского городского округа на 2014-2016 годы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Управлении социальной защиты населения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D7136" w:rsidRDefault="007D7136" w:rsidP="00E973D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7136" w:rsidRPr="00E973D4" w:rsidRDefault="007D7136" w:rsidP="00E973D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Выплаты инвалидам ко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пенсаций страховых пр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мий по договорам обяз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тельного страхования гр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жданской ответственности владельцев транспортных средств</w:t>
            </w:r>
          </w:p>
        </w:tc>
        <w:tc>
          <w:tcPr>
            <w:tcW w:w="1474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590C4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1003 505 5280 300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 оплату  ЖКУ 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дельным категориям гра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дан</w:t>
            </w:r>
          </w:p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37  834,70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37  834,70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590C4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1003 505 5250 300</w:t>
            </w:r>
          </w:p>
        </w:tc>
      </w:tr>
      <w:tr w:rsidR="007D7136" w:rsidRPr="005F5602" w:rsidTr="00AD732A">
        <w:trPr>
          <w:trHeight w:val="1069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  жил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го помещения и комм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у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нальных услуг.</w:t>
            </w:r>
          </w:p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24  005,10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590C4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1003 505 4800 300</w:t>
            </w:r>
          </w:p>
        </w:tc>
      </w:tr>
      <w:tr w:rsidR="007D7136" w:rsidRPr="005F5602" w:rsidTr="00AD732A">
        <w:trPr>
          <w:trHeight w:val="1780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по предо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тавлению субсидий гра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данам, имеющим право на их получение в соответс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вии с жилищным законод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тельством.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24  005,10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1  764,4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  <w:p w:rsidR="007D7136" w:rsidRDefault="007D7136" w:rsidP="000E41A1"/>
        </w:tc>
        <w:tc>
          <w:tcPr>
            <w:tcW w:w="2415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1006 002 0434 100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1006 002 0434 200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1006 002 0434 800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Ежемесячное пособие на ребёнка  в возрасте от п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лутора до трёх лет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1  764,4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839,7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1003 505 7508 300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Ежемесячное пособие на ребёнка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839,7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8 800,3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1003 505 5510 300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 денежная   выплата   ветеранам  труда Российской Федерации.</w:t>
            </w:r>
          </w:p>
        </w:tc>
        <w:tc>
          <w:tcPr>
            <w:tcW w:w="1474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8 800,3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7 940,7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1003 505 7522 300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оплату  жилых помещений и коммунал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ь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ных услуг  ветеранам труда Челябинской области.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7 940,7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24  991,3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1003 505 7525 300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выплата жертвам  полит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ческих репрессий.</w:t>
            </w:r>
          </w:p>
        </w:tc>
        <w:tc>
          <w:tcPr>
            <w:tcW w:w="1474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24  991,3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1003 505 7532 300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оплату жилых помещений и коммунал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ь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ных услуг жертвам полит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ческих репрессий.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683,2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1003 505 7535 300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выплата ветеранам труда Челябинской области.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683,2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16 509,2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1003 505 7542 300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ходов на оплату жилья и коммунальных услуг инв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лидам Великой Отечес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венной войны.</w:t>
            </w:r>
          </w:p>
        </w:tc>
        <w:tc>
          <w:tcPr>
            <w:tcW w:w="1474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16 509,2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1003 505 7551 300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 компенсации  за пользование услугами св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я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зи  инвалидам  Великой Отечественной войны.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1003 505 7553 300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Осуществление мер соц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альной поддержки граждан, работающих и прожива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ю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щих в сельских населённых пунктах и рабочих посё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ках Челябинской области</w:t>
            </w:r>
          </w:p>
        </w:tc>
        <w:tc>
          <w:tcPr>
            <w:tcW w:w="1474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2  824,7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2  824,7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1003 505 7560 300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2.15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областного един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временного пособия при рождении ребёнка</w:t>
            </w:r>
          </w:p>
        </w:tc>
        <w:tc>
          <w:tcPr>
            <w:tcW w:w="1474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1003 505 7570 300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2.16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Возмещение стоимости услуг  по погребению и выплата  социального п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собия на погребение</w:t>
            </w:r>
          </w:p>
        </w:tc>
        <w:tc>
          <w:tcPr>
            <w:tcW w:w="1474" w:type="dxa"/>
          </w:tcPr>
          <w:p w:rsidR="007D7136" w:rsidRDefault="007D7136" w:rsidP="0013422F"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277,9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277,9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1003 505 7580 300</w:t>
            </w:r>
          </w:p>
        </w:tc>
      </w:tr>
      <w:tr w:rsidR="007D7136" w:rsidRPr="005F5602" w:rsidTr="00AD732A">
        <w:trPr>
          <w:trHeight w:val="275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2.17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выплата на оплату жилья и коммунальных услуг мн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годетной семье</w:t>
            </w:r>
          </w:p>
        </w:tc>
        <w:tc>
          <w:tcPr>
            <w:tcW w:w="1474" w:type="dxa"/>
          </w:tcPr>
          <w:p w:rsidR="007D7136" w:rsidRDefault="007D7136" w:rsidP="0013422F"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1 580,5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1 580,5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1003 505 7590 300</w:t>
            </w:r>
          </w:p>
        </w:tc>
      </w:tr>
      <w:tr w:rsidR="007D7136" w:rsidRPr="005F5602" w:rsidTr="00AD732A">
        <w:trPr>
          <w:trHeight w:val="1390"/>
        </w:trPr>
        <w:tc>
          <w:tcPr>
            <w:tcW w:w="719" w:type="dxa"/>
            <w:gridSpan w:val="2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2.18</w:t>
            </w:r>
          </w:p>
        </w:tc>
        <w:tc>
          <w:tcPr>
            <w:tcW w:w="2618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Организация работы  орг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нов социальной защиты населения   муниципальных образований</w:t>
            </w:r>
          </w:p>
        </w:tc>
        <w:tc>
          <w:tcPr>
            <w:tcW w:w="1474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6 644,9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7D7136" w:rsidRDefault="007D7136">
            <w:r w:rsidRPr="00DA05B0">
              <w:rPr>
                <w:rFonts w:ascii="Times New Roman" w:hAnsi="Times New Roman"/>
                <w:sz w:val="20"/>
                <w:szCs w:val="20"/>
              </w:rPr>
              <w:t>422</w:t>
            </w:r>
          </w:p>
          <w:p w:rsidR="007D7136" w:rsidRDefault="007D7136" w:rsidP="000E41A1"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5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1006 002 0446 100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1006 002 0446 200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1006 002 0446 800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660"/>
        </w:trPr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2.19</w:t>
            </w: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7D7136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переданных полномочий РФ на выплату госполномочий для лиц, не подлежащих социальному страхованию</w:t>
            </w:r>
          </w:p>
          <w:p w:rsidR="007D7136" w:rsidRPr="00472805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D7136" w:rsidRPr="00B005EA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>
            <w:r w:rsidRPr="009C2DD2">
              <w:rPr>
                <w:rFonts w:ascii="Times New Roman" w:hAnsi="Times New Roman"/>
                <w:sz w:val="20"/>
                <w:szCs w:val="20"/>
              </w:rPr>
              <w:t>11 457,8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>
            <w:r w:rsidRPr="009C2DD2">
              <w:rPr>
                <w:rFonts w:ascii="Times New Roman" w:hAnsi="Times New Roman"/>
                <w:sz w:val="20"/>
                <w:szCs w:val="20"/>
              </w:rPr>
              <w:t>11 457,8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0E41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0E4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0E41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7136" w:rsidRPr="005F5602" w:rsidRDefault="007D7136" w:rsidP="000E4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D7136" w:rsidRDefault="007D7136" w:rsidP="000E41A1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7D7136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1003 505 5380 005</w:t>
            </w:r>
          </w:p>
        </w:tc>
      </w:tr>
      <w:tr w:rsidR="007D7136" w:rsidRPr="005F5602" w:rsidTr="00AD732A">
        <w:trPr>
          <w:trHeight w:val="660"/>
        </w:trPr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E31CA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Pr="00FE31CA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304B">
              <w:rPr>
                <w:rFonts w:ascii="Times New Roman" w:hAnsi="Times New Roman"/>
                <w:b/>
                <w:sz w:val="18"/>
                <w:szCs w:val="18"/>
              </w:rPr>
              <w:t>147 270,4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49 326,00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97 944,4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D7136" w:rsidRDefault="007D7136"/>
        </w:tc>
        <w:tc>
          <w:tcPr>
            <w:tcW w:w="2415" w:type="dxa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E973D4">
        <w:trPr>
          <w:trHeight w:val="525"/>
        </w:trPr>
        <w:tc>
          <w:tcPr>
            <w:tcW w:w="161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D7136" w:rsidRPr="00E973D4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3.Реализация мероприятий по социальному обслуживанию населения в МУ «Комплексный центр социального обслужив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ния населения».</w:t>
            </w: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отделениях с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о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циального обслуживания на дому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10 036,00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10 036,00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дне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в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ного пребывания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Предоставление реабилит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а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ционных услуг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2 170,00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2 170,00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264B1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52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сро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ч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ной социальной помощи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1 720,00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1 720,00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264B1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34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 xml:space="preserve">Социальное обслуживание населения в отделении 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помощи семье и детям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1 334,00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1 334,00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264B1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B54AF4" w:rsidRDefault="007D7136" w:rsidP="00751C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1002508 8280600</w:t>
            </w:r>
          </w:p>
        </w:tc>
      </w:tr>
      <w:tr w:rsidR="007D7136" w:rsidRPr="005F5602" w:rsidTr="00AD732A">
        <w:trPr>
          <w:trHeight w:val="54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3.5.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344D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344D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>260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>260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264B1A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AD732A">
        <w:trPr>
          <w:trHeight w:val="54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136" w:rsidRPr="00F7304B" w:rsidRDefault="007D7136" w:rsidP="00344D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Pr="00F7304B">
              <w:rPr>
                <w:rFonts w:ascii="Times New Roman" w:hAnsi="Times New Roman"/>
                <w:b/>
                <w:sz w:val="24"/>
                <w:szCs w:val="24"/>
              </w:rPr>
              <w:t>: 2015 год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162 930,4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49 326,00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113 204,4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264B1A" w:rsidRDefault="007D713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D7136" w:rsidRDefault="007D7136" w:rsidP="0020048C">
      <w:pPr>
        <w:contextualSpacing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мероприятий Муниципальной программы «Социальная поддержка населения и обслуживание граждан </w:t>
      </w:r>
    </w:p>
    <w:p w:rsidR="007D7136" w:rsidRPr="00863857" w:rsidRDefault="007D7136" w:rsidP="001342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Усть-Катавского городского округа на 2014-2016гг.». </w:t>
      </w:r>
      <w:r w:rsidRPr="00863857">
        <w:rPr>
          <w:rFonts w:ascii="Times New Roman" w:hAnsi="Times New Roman"/>
          <w:b/>
          <w:sz w:val="28"/>
          <w:szCs w:val="28"/>
        </w:rPr>
        <w:t>(на 2016г.)</w:t>
      </w:r>
    </w:p>
    <w:tbl>
      <w:tblPr>
        <w:tblW w:w="163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780"/>
        <w:gridCol w:w="1473"/>
        <w:gridCol w:w="1166"/>
        <w:gridCol w:w="1418"/>
        <w:gridCol w:w="1275"/>
        <w:gridCol w:w="1276"/>
        <w:gridCol w:w="1559"/>
        <w:gridCol w:w="1560"/>
        <w:gridCol w:w="850"/>
        <w:gridCol w:w="2410"/>
      </w:tblGrid>
      <w:tr w:rsidR="007D7136" w:rsidRPr="00780C4C" w:rsidTr="00983C42">
        <w:trPr>
          <w:trHeight w:val="559"/>
        </w:trPr>
        <w:tc>
          <w:tcPr>
            <w:tcW w:w="567" w:type="dxa"/>
            <w:vMerge w:val="restart"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780" w:type="dxa"/>
            <w:vMerge w:val="restart"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Наименование  подпрогра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м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мы, структурного  подразд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е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ления , основного меропри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я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тия, мероприятий ведомс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т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венной целевой программы</w:t>
            </w:r>
          </w:p>
        </w:tc>
        <w:tc>
          <w:tcPr>
            <w:tcW w:w="1473" w:type="dxa"/>
            <w:vMerge w:val="restart"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Срок сдачи объекта мер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о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приятия (пр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о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ведения мер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о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приятия)</w:t>
            </w:r>
          </w:p>
        </w:tc>
        <w:tc>
          <w:tcPr>
            <w:tcW w:w="6694" w:type="dxa"/>
            <w:gridSpan w:val="5"/>
            <w:tcBorders>
              <w:bottom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Планируемые  объёмы финансирования</w:t>
            </w:r>
          </w:p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(тыс. руб.)</w:t>
            </w:r>
          </w:p>
        </w:tc>
        <w:tc>
          <w:tcPr>
            <w:tcW w:w="1560" w:type="dxa"/>
            <w:vMerge w:val="restart"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Статья экон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о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 xml:space="preserve">мической </w:t>
            </w:r>
          </w:p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vMerge w:val="restart"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ГРБС,</w:t>
            </w:r>
          </w:p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РБС,</w:t>
            </w:r>
          </w:p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ПБС</w:t>
            </w:r>
          </w:p>
        </w:tc>
        <w:tc>
          <w:tcPr>
            <w:tcW w:w="2410" w:type="dxa"/>
            <w:vMerge w:val="restart"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Целевое</w:t>
            </w:r>
          </w:p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назначение (раздел, по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д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раздел, целевая статья, вид расходов согласно функционального кла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с</w:t>
            </w:r>
            <w:r w:rsidRPr="00780C4C">
              <w:rPr>
                <w:rFonts w:ascii="Times New Roman" w:hAnsi="Times New Roman"/>
                <w:sz w:val="20"/>
                <w:szCs w:val="20"/>
              </w:rPr>
              <w:t>сификатору</w:t>
            </w:r>
          </w:p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D7136" w:rsidRPr="00780C4C" w:rsidTr="00983C42">
        <w:trPr>
          <w:trHeight w:val="2022"/>
        </w:trPr>
        <w:tc>
          <w:tcPr>
            <w:tcW w:w="567" w:type="dxa"/>
            <w:vMerge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60" w:type="dxa"/>
            <w:vMerge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D7136" w:rsidRPr="00780C4C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780C4C" w:rsidTr="00983C42">
        <w:trPr>
          <w:trHeight w:val="289"/>
        </w:trPr>
        <w:tc>
          <w:tcPr>
            <w:tcW w:w="567" w:type="dxa"/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780" w:type="dxa"/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73" w:type="dxa"/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60" w:type="dxa"/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50" w:type="dxa"/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10" w:type="dxa"/>
          </w:tcPr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0C4C">
              <w:rPr>
                <w:rFonts w:ascii="Times New Roman" w:hAnsi="Times New Roman"/>
                <w:sz w:val="20"/>
                <w:szCs w:val="20"/>
              </w:rPr>
              <w:t>11.</w:t>
            </w:r>
          </w:p>
          <w:p w:rsidR="007D7136" w:rsidRPr="00780C4C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D7136" w:rsidRPr="00E973D4" w:rsidTr="00983C42">
        <w:trPr>
          <w:trHeight w:val="681"/>
        </w:trPr>
        <w:tc>
          <w:tcPr>
            <w:tcW w:w="1633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D7136" w:rsidRPr="00E973D4" w:rsidRDefault="007D7136" w:rsidP="005B4AB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Реализация мероприятий по социальной  поддержке 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 xml:space="preserve"> населения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МУ «Комплексный центр социального обслуживания 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селения».</w:t>
            </w:r>
          </w:p>
        </w:tc>
      </w:tr>
      <w:tr w:rsidR="007D7136" w:rsidRPr="00780C4C" w:rsidTr="00983C42">
        <w:trPr>
          <w:trHeight w:val="1320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780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Оказание единовременного социального пособия: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Малоимущим гражданам</w:t>
            </w:r>
          </w:p>
        </w:tc>
        <w:tc>
          <w:tcPr>
            <w:tcW w:w="1473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Ежемесячно 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20,0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УСЗН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C84808">
        <w:trPr>
          <w:trHeight w:val="1265"/>
        </w:trPr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bottom w:val="single" w:sz="4" w:space="0" w:color="auto"/>
            </w:tcBorders>
          </w:tcPr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Гражданам, попавшим в трудную жизненную с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туацию (пожар, стихи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й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ное бедствие и т.д.)</w:t>
            </w:r>
          </w:p>
        </w:tc>
        <w:tc>
          <w:tcPr>
            <w:tcW w:w="1473" w:type="dxa"/>
            <w:tcBorders>
              <w:top w:val="nil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780C4C" w:rsidTr="00C84808">
        <w:trPr>
          <w:trHeight w:val="1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Оздоровление беременных женщин в отделении дневн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го пребывания МУ «Ко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м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плексный центр»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C84808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Питание беременных женщин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780C4C" w:rsidTr="00C84808">
        <w:trPr>
          <w:trHeight w:val="996"/>
        </w:trPr>
        <w:tc>
          <w:tcPr>
            <w:tcW w:w="567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780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Благотворительные мер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приятия, в том числе: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 февраля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983C42">
        <w:trPr>
          <w:trHeight w:val="2022"/>
        </w:trPr>
        <w:tc>
          <w:tcPr>
            <w:tcW w:w="567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Празднование 71- ой годо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в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щины Победы</w:t>
            </w:r>
          </w:p>
          <w:p w:rsidR="007D7136" w:rsidRPr="00B54AF4" w:rsidRDefault="007D7136" w:rsidP="00FA56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поездка делигации вет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ранов на торжественный прием губернатора Чел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я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бинской области в г. Сатка</w:t>
            </w:r>
          </w:p>
          <w:p w:rsidR="007D7136" w:rsidRPr="00B54AF4" w:rsidRDefault="007D7136" w:rsidP="00FA56A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поездка общественной организации «Память сердца» на прием губе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р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натора Челябинской о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б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ласти в г. Челябинск</w:t>
            </w:r>
          </w:p>
        </w:tc>
        <w:tc>
          <w:tcPr>
            <w:tcW w:w="1473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 мая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5-6 мая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6,0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983C42">
        <w:trPr>
          <w:trHeight w:val="698"/>
        </w:trPr>
        <w:tc>
          <w:tcPr>
            <w:tcW w:w="567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Международный день защ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sz w:val="20"/>
                <w:szCs w:val="20"/>
              </w:rPr>
              <w:t>ты детей</w:t>
            </w:r>
          </w:p>
          <w:p w:rsidR="007D7136" w:rsidRPr="00B54AF4" w:rsidRDefault="007D7136" w:rsidP="00FA56A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доставка делегации детей на торжественный прием в г.Сатка</w:t>
            </w:r>
          </w:p>
          <w:p w:rsidR="007D7136" w:rsidRPr="00B54AF4" w:rsidRDefault="007D7136" w:rsidP="00FA56A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 июня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85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983C42">
        <w:trPr>
          <w:trHeight w:val="2022"/>
        </w:trPr>
        <w:tc>
          <w:tcPr>
            <w:tcW w:w="567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78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Городской благотвор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тельный праздник, посв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щенный дню пожилого ч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ловека</w:t>
            </w:r>
          </w:p>
          <w:p w:rsidR="007D7136" w:rsidRPr="00B54AF4" w:rsidRDefault="007D7136" w:rsidP="00FA56A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чествование долгож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телей Усть - Катавск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54AF4">
              <w:rPr>
                <w:rFonts w:ascii="Times New Roman" w:hAnsi="Times New Roman"/>
                <w:b/>
                <w:sz w:val="20"/>
                <w:szCs w:val="20"/>
              </w:rPr>
              <w:t>го городского округа</w:t>
            </w:r>
          </w:p>
          <w:p w:rsidR="007D7136" w:rsidRPr="00B54AF4" w:rsidRDefault="007D7136" w:rsidP="00FA56A3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28 сентября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85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4AF4">
              <w:rPr>
                <w:rFonts w:ascii="Times New Roman" w:hAnsi="Times New Roman"/>
                <w:sz w:val="20"/>
                <w:szCs w:val="20"/>
              </w:rPr>
              <w:t>10067950100300</w:t>
            </w:r>
          </w:p>
        </w:tc>
      </w:tr>
      <w:tr w:rsidR="007D7136" w:rsidRPr="00780C4C" w:rsidTr="00983C42">
        <w:trPr>
          <w:trHeight w:val="2022"/>
        </w:trPr>
        <w:tc>
          <w:tcPr>
            <w:tcW w:w="567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7D7136" w:rsidRPr="00F7304B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73" w:type="dxa"/>
          </w:tcPr>
          <w:p w:rsidR="007D7136" w:rsidRPr="00F7304B" w:rsidRDefault="007D7136" w:rsidP="00FA5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304B">
              <w:rPr>
                <w:rFonts w:ascii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B54AF4" w:rsidRDefault="007D7136" w:rsidP="00FA56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7D7136" w:rsidRPr="00B54AF4" w:rsidRDefault="007D7136" w:rsidP="00FA56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983C42">
        <w:trPr>
          <w:trHeight w:val="275"/>
        </w:trPr>
        <w:tc>
          <w:tcPr>
            <w:tcW w:w="16334" w:type="dxa"/>
            <w:gridSpan w:val="11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2.Реализация  законов  по социальной поддержке отдельных категорий граждан Усть-Катавского городского округа на 2014-2016 годы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Управлении социальной защиты населения </w:t>
            </w: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7D7136" w:rsidRPr="0020048C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Выплаты инвалидам компе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73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1003 505 5280 300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расх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дов на  оплату  ЖКУ отдел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ь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ным категориям граждан</w:t>
            </w:r>
          </w:p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38 213,1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38 213,1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1003 505 5250 300</w:t>
            </w:r>
          </w:p>
        </w:tc>
      </w:tr>
      <w:tr w:rsidR="007D7136" w:rsidRPr="005F5602" w:rsidTr="00F7304B">
        <w:trPr>
          <w:trHeight w:val="1748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</w:tcPr>
          <w:p w:rsidR="007D7136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  жилого помещения и коммунальных услуг.</w:t>
            </w:r>
          </w:p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23 240,4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23 240,4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1003 505 4800 300</w:t>
            </w:r>
          </w:p>
        </w:tc>
      </w:tr>
      <w:tr w:rsidR="007D7136" w:rsidRPr="005F5602" w:rsidTr="00983C42">
        <w:trPr>
          <w:trHeight w:val="1780"/>
        </w:trPr>
        <w:tc>
          <w:tcPr>
            <w:tcW w:w="567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Расходы на обеспечение де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я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тельности по предоставл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нию субсидий гражданам, имеющим право на их пол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у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чение в соответствии с ж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лищным законодательством.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  <w:p w:rsidR="007D7136" w:rsidRDefault="007D7136" w:rsidP="000E41A1"/>
        </w:tc>
        <w:tc>
          <w:tcPr>
            <w:tcW w:w="2410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1006 002 0434 100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1006 002 0434 200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1006 002 0434 800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Ежемесячное пособие на 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бёнка  в возрасте от полутора до трёх лет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1003 505 7508 300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Ежемесячное пособие на 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бёнка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9 235,2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1003 505 5510 300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 денежная   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ы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плата   ветеранам  труда Ро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сийской Федерации.</w:t>
            </w:r>
          </w:p>
        </w:tc>
        <w:tc>
          <w:tcPr>
            <w:tcW w:w="1473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8 540,4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02374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8 540,4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1003 505 7522 300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расх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дов на оплату  жилых пом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щений и коммунальных у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луг  ветеранам труда Чел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я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бинской области.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5F5602">
              <w:rPr>
                <w:rFonts w:ascii="Times New Roman" w:hAnsi="Times New Roman"/>
                <w:sz w:val="20"/>
                <w:szCs w:val="20"/>
              </w:rPr>
              <w:t>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26 240,6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26 240,6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1003 505 7525 300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ы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плата жертвам  политических репрессий.</w:t>
            </w:r>
          </w:p>
        </w:tc>
        <w:tc>
          <w:tcPr>
            <w:tcW w:w="1473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1003 505 7532 300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расх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дов на оплату жилых пом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щений и коммунальных у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луг жертвам политических репрессий.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1003 505 7535 300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ы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плата ветеранам труда Чел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я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бинской области.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1003 505 7542 300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компенсации расх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дов на оплату жилья и ко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м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мунальных услуг инвалидам Великой Отечественной во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й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ны.</w:t>
            </w:r>
          </w:p>
        </w:tc>
        <w:tc>
          <w:tcPr>
            <w:tcW w:w="1473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1003 505 7551 300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 компенсации  за пользование услугами связи  инвалидам  Великой Отеч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ственной войны.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1003 505 7553 300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Осуществление мер социал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ь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ной поддержки граждан, 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а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ботающих и проживающих в сельских населённых пунктах и рабочих посёлках Челяби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473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2  965,9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2  965,9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1003 505 7560 300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2.15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Выплата областного един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временного пособия при р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ждении ребёнка</w:t>
            </w:r>
          </w:p>
        </w:tc>
        <w:tc>
          <w:tcPr>
            <w:tcW w:w="1473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1003 505 7570 300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2.16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Возмещение стоимости услуг  по погребению и выплата  социального пособия на п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гребение</w:t>
            </w:r>
          </w:p>
        </w:tc>
        <w:tc>
          <w:tcPr>
            <w:tcW w:w="1473" w:type="dxa"/>
          </w:tcPr>
          <w:p w:rsidR="007D7136" w:rsidRDefault="007D7136" w:rsidP="0013422F"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1003 505 7580 300</w:t>
            </w:r>
          </w:p>
        </w:tc>
      </w:tr>
      <w:tr w:rsidR="007D7136" w:rsidRPr="005F5602" w:rsidTr="00983C42">
        <w:trPr>
          <w:trHeight w:val="275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2.17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Ежемесячная денежная в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ы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плата на оплату жилья и коммунальных услуг мног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детной семье</w:t>
            </w:r>
          </w:p>
        </w:tc>
        <w:tc>
          <w:tcPr>
            <w:tcW w:w="1473" w:type="dxa"/>
          </w:tcPr>
          <w:p w:rsidR="007D7136" w:rsidRDefault="007D7136" w:rsidP="0013422F"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1  659,6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1  659,6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1003 505 7590 300</w:t>
            </w:r>
          </w:p>
        </w:tc>
      </w:tr>
      <w:tr w:rsidR="007D7136" w:rsidRPr="005F5602" w:rsidTr="00983C42">
        <w:trPr>
          <w:trHeight w:val="1420"/>
        </w:trPr>
        <w:tc>
          <w:tcPr>
            <w:tcW w:w="567" w:type="dxa"/>
          </w:tcPr>
          <w:p w:rsidR="007D7136" w:rsidRPr="00472805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2.18</w:t>
            </w:r>
          </w:p>
        </w:tc>
        <w:tc>
          <w:tcPr>
            <w:tcW w:w="2780" w:type="dxa"/>
          </w:tcPr>
          <w:p w:rsidR="007D7136" w:rsidRPr="00472805" w:rsidRDefault="007D7136" w:rsidP="0013422F">
            <w:pPr>
              <w:rPr>
                <w:rFonts w:ascii="Times New Roman" w:hAnsi="Times New Roman"/>
                <w:sz w:val="20"/>
                <w:szCs w:val="20"/>
              </w:rPr>
            </w:pPr>
            <w:r w:rsidRPr="00472805">
              <w:rPr>
                <w:rFonts w:ascii="Times New Roman" w:hAnsi="Times New Roman"/>
                <w:sz w:val="20"/>
                <w:szCs w:val="20"/>
              </w:rPr>
              <w:t>Организация работы  органов социальной защиты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 xml:space="preserve"> насел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е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ния   муниципальных образ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о</w:t>
            </w:r>
            <w:r w:rsidRPr="00472805">
              <w:rPr>
                <w:rFonts w:ascii="Times New Roman" w:hAnsi="Times New Roman"/>
                <w:sz w:val="20"/>
                <w:szCs w:val="20"/>
              </w:rPr>
              <w:t>ваний</w:t>
            </w:r>
          </w:p>
        </w:tc>
        <w:tc>
          <w:tcPr>
            <w:tcW w:w="1473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5602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right w:val="single" w:sz="4" w:space="0" w:color="auto"/>
            </w:tcBorders>
          </w:tcPr>
          <w:p w:rsidR="007D7136" w:rsidRPr="00FA65E9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Pr="00FA65E9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D7136" w:rsidRDefault="007D7136">
            <w:r w:rsidRPr="008D7046">
              <w:rPr>
                <w:rFonts w:ascii="Times New Roman" w:hAnsi="Times New Roman"/>
                <w:sz w:val="20"/>
                <w:szCs w:val="20"/>
              </w:rPr>
              <w:t>422</w:t>
            </w:r>
          </w:p>
          <w:p w:rsidR="007D7136" w:rsidRDefault="007D7136" w:rsidP="000E41A1"/>
        </w:tc>
        <w:tc>
          <w:tcPr>
            <w:tcW w:w="2410" w:type="dxa"/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1006 002 0446 100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1006 002 0446 200</w:t>
            </w:r>
          </w:p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1006 002 0446 800</w:t>
            </w:r>
          </w:p>
        </w:tc>
      </w:tr>
      <w:tr w:rsidR="007D7136" w:rsidRPr="005F5602" w:rsidTr="00983C42">
        <w:trPr>
          <w:trHeight w:val="1065"/>
        </w:trPr>
        <w:tc>
          <w:tcPr>
            <w:tcW w:w="567" w:type="dxa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2,19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7D7136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переданных по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номочий РФ на выплату го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полномочий для лиц, не 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лежащих социальному 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хованию</w:t>
            </w:r>
          </w:p>
          <w:p w:rsidR="007D7136" w:rsidRPr="00472805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7D7136" w:rsidRPr="00B005EA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6A64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A65E9" w:rsidRDefault="007D7136" w:rsidP="000E41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0E41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0E4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0E41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D7136" w:rsidRPr="005F5602" w:rsidRDefault="007D7136" w:rsidP="000E41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D7136" w:rsidRDefault="007D7136" w:rsidP="000E41A1">
            <w:r w:rsidRPr="00061FB4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D7136" w:rsidRDefault="007D7136" w:rsidP="000E41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1003 505 5380 300</w:t>
            </w:r>
          </w:p>
        </w:tc>
      </w:tr>
      <w:tr w:rsidR="007D7136" w:rsidRPr="005F5602" w:rsidTr="00983C42">
        <w:trPr>
          <w:trHeight w:val="708"/>
        </w:trPr>
        <w:tc>
          <w:tcPr>
            <w:tcW w:w="567" w:type="dxa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E31CA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Pr="00FE31CA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6A644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149 639,9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49 937,5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920C7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99 702,4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D7136" w:rsidRDefault="007D7136"/>
        </w:tc>
        <w:tc>
          <w:tcPr>
            <w:tcW w:w="2410" w:type="dxa"/>
            <w:tcBorders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983C42">
        <w:trPr>
          <w:trHeight w:val="525"/>
        </w:trPr>
        <w:tc>
          <w:tcPr>
            <w:tcW w:w="1633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5B4A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7136" w:rsidRPr="00E973D4" w:rsidRDefault="007D7136" w:rsidP="005B4A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73D4">
              <w:rPr>
                <w:rFonts w:ascii="Times New Roman" w:hAnsi="Times New Roman"/>
                <w:b/>
                <w:sz w:val="28"/>
                <w:szCs w:val="28"/>
              </w:rPr>
              <w:t>3.Реализация мероприятий по социальному обслуживанию населения в МУ «Комплексный центр социального обслуживания населения».</w:t>
            </w:r>
          </w:p>
        </w:tc>
      </w:tr>
      <w:tr w:rsidR="007D7136" w:rsidRPr="005F5602" w:rsidTr="00983C42">
        <w:trPr>
          <w:trHeight w:val="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отделениях с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о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циального обслуживания на дому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1002 508 8280 600</w:t>
            </w:r>
          </w:p>
        </w:tc>
      </w:tr>
      <w:tr w:rsidR="007D7136" w:rsidRPr="005F5602" w:rsidTr="00983C42">
        <w:trPr>
          <w:trHeight w:val="5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дне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в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ного пребывания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Предоставление реабилит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ционных услуг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7F0979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5000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1002 508 8280 600</w:t>
            </w:r>
          </w:p>
        </w:tc>
      </w:tr>
      <w:tr w:rsidR="007D7136" w:rsidRPr="005F5602" w:rsidTr="00983C42">
        <w:trPr>
          <w:trHeight w:val="5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 в отделении сро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ч</w:t>
            </w:r>
            <w:r w:rsidRPr="00012830">
              <w:rPr>
                <w:rFonts w:ascii="Times New Roman" w:hAnsi="Times New Roman"/>
                <w:sz w:val="20"/>
                <w:szCs w:val="20"/>
              </w:rPr>
              <w:t>ной социальной помощи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7D7136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7F0979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5000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1002 508 8280 600</w:t>
            </w:r>
          </w:p>
        </w:tc>
      </w:tr>
      <w:tr w:rsidR="007D7136" w:rsidRPr="005F5602" w:rsidTr="00983C42">
        <w:trPr>
          <w:trHeight w:val="5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 xml:space="preserve">Социальное обслуживание населения в отделении </w:t>
            </w:r>
          </w:p>
          <w:p w:rsidR="007D7136" w:rsidRPr="00012830" w:rsidRDefault="007D7136" w:rsidP="00344DC5">
            <w:pPr>
              <w:rPr>
                <w:rFonts w:ascii="Times New Roman" w:hAnsi="Times New Roman"/>
                <w:sz w:val="20"/>
                <w:szCs w:val="20"/>
              </w:rPr>
            </w:pPr>
            <w:r w:rsidRPr="00012830">
              <w:rPr>
                <w:rFonts w:ascii="Times New Roman" w:hAnsi="Times New Roman"/>
                <w:sz w:val="20"/>
                <w:szCs w:val="20"/>
              </w:rPr>
              <w:t>помощи семье и детям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  <w:r w:rsidRPr="00B005E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7A7A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7F0979"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 w:rsidRPr="005000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1002 508 8280 600</w:t>
            </w:r>
          </w:p>
        </w:tc>
      </w:tr>
      <w:tr w:rsidR="007D7136" w:rsidRPr="005F5602" w:rsidTr="00983C42">
        <w:trPr>
          <w:trHeight w:val="6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3.5.</w:t>
            </w: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344D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136" w:rsidRDefault="007D7136" w:rsidP="00344D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 xml:space="preserve"> 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>281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6A64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 xml:space="preserve"> 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2B6FF4">
              <w:rPr>
                <w:rFonts w:ascii="Times New Roman" w:hAnsi="Times New Roman"/>
                <w:b/>
                <w:sz w:val="20"/>
                <w:szCs w:val="20"/>
              </w:rPr>
              <w:t>281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2B6FF4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7136" w:rsidRPr="005F5602" w:rsidTr="00983C42">
        <w:trPr>
          <w:trHeight w:val="6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F7304B" w:rsidRDefault="007D7136" w:rsidP="00344D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Pr="00F7304B">
              <w:rPr>
                <w:rFonts w:ascii="Times New Roman" w:hAnsi="Times New Roman"/>
                <w:b/>
                <w:sz w:val="24"/>
                <w:szCs w:val="24"/>
              </w:rPr>
              <w:t xml:space="preserve">  2016 г.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8B443B" w:rsidRDefault="007D7136" w:rsidP="008B44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F7304B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304B">
              <w:rPr>
                <w:rFonts w:ascii="Times New Roman" w:hAnsi="Times New Roman"/>
                <w:b/>
                <w:sz w:val="18"/>
                <w:szCs w:val="18"/>
              </w:rPr>
              <w:t>164 920,9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49 937,5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Default="007D7136" w:rsidP="0013422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114 983,4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36" w:rsidRPr="002B6FF4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36" w:rsidRPr="002B6FF4" w:rsidRDefault="007D7136" w:rsidP="001342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7F0979" w:rsidRDefault="007D713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D7136" w:rsidRPr="005F5602" w:rsidRDefault="007D7136" w:rsidP="001342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13422F">
      <w:pPr>
        <w:tabs>
          <w:tab w:val="left" w:pos="1558"/>
        </w:tabs>
        <w:rPr>
          <w:rFonts w:ascii="Times New Roman" w:hAnsi="Times New Roman"/>
          <w:sz w:val="28"/>
          <w:szCs w:val="28"/>
        </w:rPr>
      </w:pPr>
    </w:p>
    <w:p w:rsidR="007D7136" w:rsidRPr="00D627AE" w:rsidRDefault="007D7136" w:rsidP="0013422F">
      <w:pPr>
        <w:tabs>
          <w:tab w:val="left" w:pos="1333"/>
        </w:tabs>
        <w:rPr>
          <w:rFonts w:ascii="Times New Roman" w:hAnsi="Times New Roman"/>
          <w:sz w:val="28"/>
          <w:szCs w:val="28"/>
        </w:rPr>
      </w:pPr>
    </w:p>
    <w:p w:rsidR="007D7136" w:rsidRDefault="007D7136" w:rsidP="00763837">
      <w:pPr>
        <w:ind w:firstLine="708"/>
        <w:rPr>
          <w:rFonts w:ascii="Times New Roman" w:hAnsi="Times New Roman"/>
          <w:sz w:val="28"/>
          <w:szCs w:val="28"/>
        </w:rPr>
      </w:pPr>
    </w:p>
    <w:p w:rsidR="007D7136" w:rsidRDefault="007D7136" w:rsidP="00763837">
      <w:pPr>
        <w:ind w:firstLine="708"/>
        <w:rPr>
          <w:rFonts w:ascii="Times New Roman" w:hAnsi="Times New Roman"/>
          <w:sz w:val="28"/>
          <w:szCs w:val="28"/>
        </w:rPr>
      </w:pPr>
    </w:p>
    <w:p w:rsidR="007D7136" w:rsidRPr="00763837" w:rsidRDefault="007D7136" w:rsidP="00763837">
      <w:pPr>
        <w:ind w:firstLine="708"/>
        <w:rPr>
          <w:rFonts w:ascii="Times New Roman" w:hAnsi="Times New Roman"/>
          <w:sz w:val="28"/>
          <w:szCs w:val="28"/>
        </w:rPr>
      </w:pPr>
    </w:p>
    <w:sectPr w:rsidR="007D7136" w:rsidRPr="00763837" w:rsidSect="00FA15AC"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D7C"/>
    <w:multiLevelType w:val="hybridMultilevel"/>
    <w:tmpl w:val="CA466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11210"/>
    <w:multiLevelType w:val="hybridMultilevel"/>
    <w:tmpl w:val="22DA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31616"/>
    <w:multiLevelType w:val="hybridMultilevel"/>
    <w:tmpl w:val="B5EA55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B0564"/>
    <w:multiLevelType w:val="hybridMultilevel"/>
    <w:tmpl w:val="EC9E1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0326B"/>
    <w:multiLevelType w:val="hybridMultilevel"/>
    <w:tmpl w:val="EF40EA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210057"/>
    <w:multiLevelType w:val="hybridMultilevel"/>
    <w:tmpl w:val="591CE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1708F9"/>
    <w:multiLevelType w:val="hybridMultilevel"/>
    <w:tmpl w:val="D89C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93794"/>
    <w:multiLevelType w:val="hybridMultilevel"/>
    <w:tmpl w:val="0ADC19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537394C"/>
    <w:multiLevelType w:val="hybridMultilevel"/>
    <w:tmpl w:val="C5A4B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5D74D0"/>
    <w:multiLevelType w:val="hybridMultilevel"/>
    <w:tmpl w:val="C5E0C2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260613"/>
    <w:multiLevelType w:val="hybridMultilevel"/>
    <w:tmpl w:val="7F7C1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30030F"/>
    <w:multiLevelType w:val="hybridMultilevel"/>
    <w:tmpl w:val="7FA440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EA01A70"/>
    <w:multiLevelType w:val="hybridMultilevel"/>
    <w:tmpl w:val="ECBA4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406D9E"/>
    <w:multiLevelType w:val="hybridMultilevel"/>
    <w:tmpl w:val="257EA3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BD2C6B"/>
    <w:multiLevelType w:val="hybridMultilevel"/>
    <w:tmpl w:val="7A1E6C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2FA423E"/>
    <w:multiLevelType w:val="hybridMultilevel"/>
    <w:tmpl w:val="AAFAA9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0F5994"/>
    <w:multiLevelType w:val="hybridMultilevel"/>
    <w:tmpl w:val="8AF2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232B0"/>
    <w:multiLevelType w:val="hybridMultilevel"/>
    <w:tmpl w:val="7212B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590492"/>
    <w:multiLevelType w:val="hybridMultilevel"/>
    <w:tmpl w:val="071E4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7"/>
  </w:num>
  <w:num w:numId="5">
    <w:abstractNumId w:val="9"/>
  </w:num>
  <w:num w:numId="6">
    <w:abstractNumId w:val="14"/>
  </w:num>
  <w:num w:numId="7">
    <w:abstractNumId w:val="11"/>
  </w:num>
  <w:num w:numId="8">
    <w:abstractNumId w:val="5"/>
  </w:num>
  <w:num w:numId="9">
    <w:abstractNumId w:val="3"/>
  </w:num>
  <w:num w:numId="10">
    <w:abstractNumId w:val="8"/>
  </w:num>
  <w:num w:numId="11">
    <w:abstractNumId w:val="0"/>
  </w:num>
  <w:num w:numId="12">
    <w:abstractNumId w:val="4"/>
  </w:num>
  <w:num w:numId="13">
    <w:abstractNumId w:val="12"/>
  </w:num>
  <w:num w:numId="14">
    <w:abstractNumId w:val="6"/>
  </w:num>
  <w:num w:numId="15">
    <w:abstractNumId w:val="1"/>
  </w:num>
  <w:num w:numId="16">
    <w:abstractNumId w:val="17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2E3"/>
    <w:rsid w:val="00000CA1"/>
    <w:rsid w:val="000037C8"/>
    <w:rsid w:val="00012830"/>
    <w:rsid w:val="000139B4"/>
    <w:rsid w:val="00014FF2"/>
    <w:rsid w:val="0002044C"/>
    <w:rsid w:val="00020F02"/>
    <w:rsid w:val="00023575"/>
    <w:rsid w:val="00023743"/>
    <w:rsid w:val="00024890"/>
    <w:rsid w:val="000424A5"/>
    <w:rsid w:val="00042C26"/>
    <w:rsid w:val="00061FB4"/>
    <w:rsid w:val="0007136C"/>
    <w:rsid w:val="00074EF1"/>
    <w:rsid w:val="00076A18"/>
    <w:rsid w:val="00095865"/>
    <w:rsid w:val="000A0ED1"/>
    <w:rsid w:val="000A29F9"/>
    <w:rsid w:val="000A519B"/>
    <w:rsid w:val="000A72A7"/>
    <w:rsid w:val="000C3FFA"/>
    <w:rsid w:val="000D3541"/>
    <w:rsid w:val="000D7EFE"/>
    <w:rsid w:val="000E0054"/>
    <w:rsid w:val="000E41A1"/>
    <w:rsid w:val="000E4461"/>
    <w:rsid w:val="000E5CE3"/>
    <w:rsid w:val="000E6868"/>
    <w:rsid w:val="001010FC"/>
    <w:rsid w:val="00104E0B"/>
    <w:rsid w:val="00110786"/>
    <w:rsid w:val="00117FAA"/>
    <w:rsid w:val="00121734"/>
    <w:rsid w:val="0013422F"/>
    <w:rsid w:val="00134A71"/>
    <w:rsid w:val="00136E00"/>
    <w:rsid w:val="00142FF0"/>
    <w:rsid w:val="00161315"/>
    <w:rsid w:val="00164182"/>
    <w:rsid w:val="00193112"/>
    <w:rsid w:val="001A1AA5"/>
    <w:rsid w:val="001A6159"/>
    <w:rsid w:val="001B0A1E"/>
    <w:rsid w:val="001B594A"/>
    <w:rsid w:val="001C6685"/>
    <w:rsid w:val="001D330F"/>
    <w:rsid w:val="001E3B55"/>
    <w:rsid w:val="0020048C"/>
    <w:rsid w:val="00215DA0"/>
    <w:rsid w:val="00217FC2"/>
    <w:rsid w:val="00220D0C"/>
    <w:rsid w:val="00253622"/>
    <w:rsid w:val="00256E00"/>
    <w:rsid w:val="0026092D"/>
    <w:rsid w:val="00264B1A"/>
    <w:rsid w:val="0027412B"/>
    <w:rsid w:val="00275814"/>
    <w:rsid w:val="00276CFD"/>
    <w:rsid w:val="0029583D"/>
    <w:rsid w:val="00296A15"/>
    <w:rsid w:val="002B4308"/>
    <w:rsid w:val="002B6851"/>
    <w:rsid w:val="002B6FF4"/>
    <w:rsid w:val="002C3CA5"/>
    <w:rsid w:val="002D6D72"/>
    <w:rsid w:val="002D7D68"/>
    <w:rsid w:val="002E36D7"/>
    <w:rsid w:val="003023D1"/>
    <w:rsid w:val="00303134"/>
    <w:rsid w:val="0031171C"/>
    <w:rsid w:val="00321CB0"/>
    <w:rsid w:val="003276A2"/>
    <w:rsid w:val="00340780"/>
    <w:rsid w:val="00344A5A"/>
    <w:rsid w:val="00344DC5"/>
    <w:rsid w:val="00350AC3"/>
    <w:rsid w:val="00357F68"/>
    <w:rsid w:val="003714DE"/>
    <w:rsid w:val="003A6541"/>
    <w:rsid w:val="003B3967"/>
    <w:rsid w:val="003B4BA9"/>
    <w:rsid w:val="003C5306"/>
    <w:rsid w:val="003E6C97"/>
    <w:rsid w:val="003F2E35"/>
    <w:rsid w:val="004126AE"/>
    <w:rsid w:val="0042601F"/>
    <w:rsid w:val="004374FB"/>
    <w:rsid w:val="00441210"/>
    <w:rsid w:val="0044261D"/>
    <w:rsid w:val="00444A2C"/>
    <w:rsid w:val="004455F3"/>
    <w:rsid w:val="00452937"/>
    <w:rsid w:val="0045653B"/>
    <w:rsid w:val="00472805"/>
    <w:rsid w:val="00486E4A"/>
    <w:rsid w:val="004A366B"/>
    <w:rsid w:val="004A72BD"/>
    <w:rsid w:val="004A7A86"/>
    <w:rsid w:val="004B2E87"/>
    <w:rsid w:val="004B31C2"/>
    <w:rsid w:val="004C6343"/>
    <w:rsid w:val="004E3A6B"/>
    <w:rsid w:val="004E7025"/>
    <w:rsid w:val="004F1E62"/>
    <w:rsid w:val="00500003"/>
    <w:rsid w:val="00500197"/>
    <w:rsid w:val="00500EE9"/>
    <w:rsid w:val="0050585D"/>
    <w:rsid w:val="00514A81"/>
    <w:rsid w:val="0054442D"/>
    <w:rsid w:val="005461AD"/>
    <w:rsid w:val="00557346"/>
    <w:rsid w:val="005624A9"/>
    <w:rsid w:val="00563AA8"/>
    <w:rsid w:val="00567D16"/>
    <w:rsid w:val="00586BF4"/>
    <w:rsid w:val="00590C4A"/>
    <w:rsid w:val="005920C7"/>
    <w:rsid w:val="00593EBD"/>
    <w:rsid w:val="005973F4"/>
    <w:rsid w:val="005B2F59"/>
    <w:rsid w:val="005B4ABB"/>
    <w:rsid w:val="005B4EB8"/>
    <w:rsid w:val="005C28F0"/>
    <w:rsid w:val="005C523B"/>
    <w:rsid w:val="005C72EF"/>
    <w:rsid w:val="005E2A67"/>
    <w:rsid w:val="005F54A5"/>
    <w:rsid w:val="005F5602"/>
    <w:rsid w:val="005F7184"/>
    <w:rsid w:val="00637E15"/>
    <w:rsid w:val="0064731A"/>
    <w:rsid w:val="00652E6C"/>
    <w:rsid w:val="00660F82"/>
    <w:rsid w:val="0066401F"/>
    <w:rsid w:val="006664B5"/>
    <w:rsid w:val="00667B01"/>
    <w:rsid w:val="00674C5D"/>
    <w:rsid w:val="00686B27"/>
    <w:rsid w:val="006877AE"/>
    <w:rsid w:val="00695389"/>
    <w:rsid w:val="006A38BD"/>
    <w:rsid w:val="006A4E65"/>
    <w:rsid w:val="006A6449"/>
    <w:rsid w:val="006C0CD2"/>
    <w:rsid w:val="006C1B0D"/>
    <w:rsid w:val="006E3AD8"/>
    <w:rsid w:val="006E6BCD"/>
    <w:rsid w:val="007155E4"/>
    <w:rsid w:val="00720941"/>
    <w:rsid w:val="007234BB"/>
    <w:rsid w:val="007236F4"/>
    <w:rsid w:val="0073686C"/>
    <w:rsid w:val="00742320"/>
    <w:rsid w:val="0074339B"/>
    <w:rsid w:val="00751C89"/>
    <w:rsid w:val="007536D5"/>
    <w:rsid w:val="00763837"/>
    <w:rsid w:val="0076476D"/>
    <w:rsid w:val="00780C4C"/>
    <w:rsid w:val="00786CAA"/>
    <w:rsid w:val="0079211B"/>
    <w:rsid w:val="007A1AAA"/>
    <w:rsid w:val="007A7A97"/>
    <w:rsid w:val="007B329D"/>
    <w:rsid w:val="007B3F68"/>
    <w:rsid w:val="007C32D3"/>
    <w:rsid w:val="007D7136"/>
    <w:rsid w:val="007F0979"/>
    <w:rsid w:val="007F1A17"/>
    <w:rsid w:val="007F4AD1"/>
    <w:rsid w:val="00801D03"/>
    <w:rsid w:val="008209F5"/>
    <w:rsid w:val="00832CC0"/>
    <w:rsid w:val="0083616B"/>
    <w:rsid w:val="008369BA"/>
    <w:rsid w:val="008452A7"/>
    <w:rsid w:val="008458BE"/>
    <w:rsid w:val="0085495F"/>
    <w:rsid w:val="00863857"/>
    <w:rsid w:val="008778AA"/>
    <w:rsid w:val="008B443B"/>
    <w:rsid w:val="008D110F"/>
    <w:rsid w:val="008D7046"/>
    <w:rsid w:val="008D73E5"/>
    <w:rsid w:val="008D76E0"/>
    <w:rsid w:val="008F330B"/>
    <w:rsid w:val="008F53C4"/>
    <w:rsid w:val="008F6F56"/>
    <w:rsid w:val="00910E7B"/>
    <w:rsid w:val="009669CF"/>
    <w:rsid w:val="00977634"/>
    <w:rsid w:val="00983C42"/>
    <w:rsid w:val="00984AE8"/>
    <w:rsid w:val="0098506F"/>
    <w:rsid w:val="00997923"/>
    <w:rsid w:val="009A2DD9"/>
    <w:rsid w:val="009B0D92"/>
    <w:rsid w:val="009B5358"/>
    <w:rsid w:val="009B5BF9"/>
    <w:rsid w:val="009C2DD2"/>
    <w:rsid w:val="009D02E3"/>
    <w:rsid w:val="009D32EE"/>
    <w:rsid w:val="009E4A30"/>
    <w:rsid w:val="00A01904"/>
    <w:rsid w:val="00A03408"/>
    <w:rsid w:val="00A23B65"/>
    <w:rsid w:val="00A25FAB"/>
    <w:rsid w:val="00A325A5"/>
    <w:rsid w:val="00A32BD1"/>
    <w:rsid w:val="00A339B5"/>
    <w:rsid w:val="00A35210"/>
    <w:rsid w:val="00A5580E"/>
    <w:rsid w:val="00A6122A"/>
    <w:rsid w:val="00A6280C"/>
    <w:rsid w:val="00A670C9"/>
    <w:rsid w:val="00A708C9"/>
    <w:rsid w:val="00A726DB"/>
    <w:rsid w:val="00A773DB"/>
    <w:rsid w:val="00A81ECE"/>
    <w:rsid w:val="00A8294F"/>
    <w:rsid w:val="00A871DF"/>
    <w:rsid w:val="00AA5A0E"/>
    <w:rsid w:val="00AA6B5C"/>
    <w:rsid w:val="00AB2225"/>
    <w:rsid w:val="00AD48DE"/>
    <w:rsid w:val="00AD732A"/>
    <w:rsid w:val="00AF35D9"/>
    <w:rsid w:val="00AF41EA"/>
    <w:rsid w:val="00B005EA"/>
    <w:rsid w:val="00B132B5"/>
    <w:rsid w:val="00B14959"/>
    <w:rsid w:val="00B24C70"/>
    <w:rsid w:val="00B32A36"/>
    <w:rsid w:val="00B4736A"/>
    <w:rsid w:val="00B54AF4"/>
    <w:rsid w:val="00B63306"/>
    <w:rsid w:val="00B71358"/>
    <w:rsid w:val="00B75CCC"/>
    <w:rsid w:val="00B76D3C"/>
    <w:rsid w:val="00B8453C"/>
    <w:rsid w:val="00BA0F30"/>
    <w:rsid w:val="00BA29E7"/>
    <w:rsid w:val="00BB4253"/>
    <w:rsid w:val="00BD514D"/>
    <w:rsid w:val="00BE1BB9"/>
    <w:rsid w:val="00BE225F"/>
    <w:rsid w:val="00BF3072"/>
    <w:rsid w:val="00C42A64"/>
    <w:rsid w:val="00C43DA3"/>
    <w:rsid w:val="00C54C56"/>
    <w:rsid w:val="00C575D8"/>
    <w:rsid w:val="00C71B84"/>
    <w:rsid w:val="00C742FB"/>
    <w:rsid w:val="00C83BC2"/>
    <w:rsid w:val="00C84808"/>
    <w:rsid w:val="00C86A90"/>
    <w:rsid w:val="00CA372A"/>
    <w:rsid w:val="00CC0043"/>
    <w:rsid w:val="00CE30F0"/>
    <w:rsid w:val="00CF6BC1"/>
    <w:rsid w:val="00D022A2"/>
    <w:rsid w:val="00D041BE"/>
    <w:rsid w:val="00D32D3A"/>
    <w:rsid w:val="00D33E10"/>
    <w:rsid w:val="00D43102"/>
    <w:rsid w:val="00D45F6F"/>
    <w:rsid w:val="00D50F6B"/>
    <w:rsid w:val="00D627AE"/>
    <w:rsid w:val="00D91E11"/>
    <w:rsid w:val="00D96693"/>
    <w:rsid w:val="00DA05B0"/>
    <w:rsid w:val="00DA1165"/>
    <w:rsid w:val="00DA1A20"/>
    <w:rsid w:val="00DA3300"/>
    <w:rsid w:val="00DA650F"/>
    <w:rsid w:val="00DB24CF"/>
    <w:rsid w:val="00DC6B4D"/>
    <w:rsid w:val="00DD4A0A"/>
    <w:rsid w:val="00E01AF8"/>
    <w:rsid w:val="00E22E41"/>
    <w:rsid w:val="00E33BD6"/>
    <w:rsid w:val="00E353EC"/>
    <w:rsid w:val="00E50A23"/>
    <w:rsid w:val="00E5435F"/>
    <w:rsid w:val="00E6579A"/>
    <w:rsid w:val="00E7463B"/>
    <w:rsid w:val="00E74B8E"/>
    <w:rsid w:val="00E86F81"/>
    <w:rsid w:val="00E973D4"/>
    <w:rsid w:val="00ED7D61"/>
    <w:rsid w:val="00EE15CA"/>
    <w:rsid w:val="00EF08EF"/>
    <w:rsid w:val="00F06107"/>
    <w:rsid w:val="00F1061F"/>
    <w:rsid w:val="00F3017B"/>
    <w:rsid w:val="00F31B3E"/>
    <w:rsid w:val="00F7111B"/>
    <w:rsid w:val="00F7304B"/>
    <w:rsid w:val="00F83BE5"/>
    <w:rsid w:val="00F87264"/>
    <w:rsid w:val="00F96DD9"/>
    <w:rsid w:val="00F9748F"/>
    <w:rsid w:val="00FA15AC"/>
    <w:rsid w:val="00FA3C76"/>
    <w:rsid w:val="00FA56A3"/>
    <w:rsid w:val="00FA6447"/>
    <w:rsid w:val="00FA65E9"/>
    <w:rsid w:val="00FB7FC4"/>
    <w:rsid w:val="00FC48FC"/>
    <w:rsid w:val="00FE31CA"/>
    <w:rsid w:val="00FF0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D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638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70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C3CA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3CA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762</TotalTime>
  <Pages>22</Pages>
  <Words>2757</Words>
  <Characters>15715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</cp:lastModifiedBy>
  <cp:revision>62</cp:revision>
  <cp:lastPrinted>2014-01-21T02:46:00Z</cp:lastPrinted>
  <dcterms:created xsi:type="dcterms:W3CDTF">2013-12-04T05:06:00Z</dcterms:created>
  <dcterms:modified xsi:type="dcterms:W3CDTF">2014-01-21T02:57:00Z</dcterms:modified>
</cp:coreProperties>
</file>